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9236" w14:textId="170757C0" w:rsidR="0075069C" w:rsidRPr="00572BF7" w:rsidRDefault="0075069C" w:rsidP="0075069C">
      <w:pPr>
        <w:pStyle w:val="aff2"/>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0559AF">
        <w:rPr>
          <w:rFonts w:cs="Arial"/>
          <w:szCs w:val="22"/>
        </w:rPr>
        <w:t>4</w:t>
      </w:r>
      <w:r w:rsidR="00D7784A">
        <w:rPr>
          <w:rFonts w:cs="Arial"/>
          <w:szCs w:val="22"/>
        </w:rPr>
        <w:t>bis</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D7784A">
        <w:rPr>
          <w:rFonts w:eastAsia="宋体"/>
          <w:lang w:eastAsia="zh-CN"/>
        </w:rPr>
        <w:t xml:space="preserve"> </w:t>
      </w:r>
      <w:r w:rsidR="00FD5585" w:rsidRPr="00190B0D">
        <w:t>R4-</w:t>
      </w:r>
      <w:r w:rsidR="00E93D47" w:rsidRPr="00190B0D">
        <w:t>2</w:t>
      </w:r>
      <w:r w:rsidR="000559AF">
        <w:t>2</w:t>
      </w:r>
      <w:r w:rsidR="00734659">
        <w:t>15855</w:t>
      </w:r>
    </w:p>
    <w:p w14:paraId="6772D34B" w14:textId="48AFE01E" w:rsidR="00675C27" w:rsidRPr="00444A16" w:rsidRDefault="009D7747" w:rsidP="00F71A33">
      <w:pPr>
        <w:pStyle w:val="aff2"/>
        <w:rPr>
          <w:rFonts w:eastAsia="宋体"/>
          <w:lang w:eastAsia="zh-CN"/>
        </w:rPr>
      </w:pPr>
      <w:r>
        <w:rPr>
          <w:rFonts w:eastAsia="宋体"/>
          <w:lang w:eastAsia="zh-CN"/>
        </w:rPr>
        <w:t xml:space="preserve">Electronic Meeting, </w:t>
      </w:r>
      <w:r w:rsidR="00D7784A">
        <w:rPr>
          <w:rFonts w:eastAsia="宋体"/>
          <w:lang w:eastAsia="zh-CN"/>
        </w:rPr>
        <w:t>October</w:t>
      </w:r>
      <w:r w:rsidR="009A01DD">
        <w:rPr>
          <w:rFonts w:eastAsia="宋体"/>
          <w:lang w:eastAsia="zh-CN"/>
        </w:rPr>
        <w:t xml:space="preserve"> </w:t>
      </w:r>
      <w:r w:rsidR="006069A3">
        <w:rPr>
          <w:rFonts w:eastAsia="宋体"/>
          <w:lang w:eastAsia="zh-CN"/>
        </w:rPr>
        <w:t>10-19</w:t>
      </w:r>
      <w:r w:rsidR="00167F84" w:rsidRPr="00AC4DD3">
        <w:rPr>
          <w:rFonts w:eastAsia="宋体"/>
          <w:lang w:eastAsia="zh-CN"/>
        </w:rPr>
        <w:t>, 202</w:t>
      </w:r>
      <w:r w:rsidR="000559AF">
        <w:rPr>
          <w:rFonts w:eastAsia="宋体"/>
          <w:lang w:eastAsia="zh-CN"/>
        </w:rPr>
        <w:t>2</w:t>
      </w:r>
    </w:p>
    <w:p w14:paraId="3B20CE7F" w14:textId="77777777" w:rsidR="00F71A33" w:rsidRPr="00F71A33"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217DDB4D"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w:t>
      </w:r>
      <w:r w:rsidR="000D2EFE">
        <w:rPr>
          <w:rFonts w:ascii="Arial" w:hAnsi="Arial" w:cs="Arial"/>
          <w:sz w:val="22"/>
        </w:rPr>
        <w:t xml:space="preserve">UE beam </w:t>
      </w:r>
      <w:r w:rsidR="006D1662">
        <w:rPr>
          <w:rFonts w:ascii="Arial" w:hAnsi="Arial" w:cs="Arial"/>
          <w:sz w:val="22"/>
        </w:rPr>
        <w:t>T</w:t>
      </w:r>
      <w:r w:rsidR="000D2EFE">
        <w:rPr>
          <w:rFonts w:ascii="Arial" w:hAnsi="Arial" w:cs="Arial"/>
          <w:sz w:val="22"/>
        </w:rPr>
        <w:t xml:space="preserve">ype </w:t>
      </w:r>
      <w:r w:rsidR="00B85615" w:rsidRPr="00B85615">
        <w:rPr>
          <w:rFonts w:ascii="Arial" w:hAnsi="Arial" w:cs="Arial"/>
          <w:sz w:val="22"/>
        </w:rPr>
        <w:t>for Rel-1</w:t>
      </w:r>
      <w:r w:rsidR="000559AF">
        <w:rPr>
          <w:rFonts w:ascii="Arial" w:hAnsi="Arial" w:cs="Arial"/>
          <w:sz w:val="22"/>
        </w:rPr>
        <w:t xml:space="preserve">8 </w:t>
      </w:r>
      <w:r w:rsidR="006D1662">
        <w:rPr>
          <w:rFonts w:ascii="Arial" w:hAnsi="Arial" w:cs="Arial"/>
          <w:sz w:val="22"/>
        </w:rPr>
        <w:t>I</w:t>
      </w:r>
      <w:r w:rsidR="000D2EFE">
        <w:rPr>
          <w:rFonts w:ascii="Arial" w:hAnsi="Arial" w:cs="Arial" w:hint="eastAsia"/>
          <w:sz w:val="22"/>
        </w:rPr>
        <w:t>nactive</w:t>
      </w:r>
      <w:r w:rsidR="000D2EFE">
        <w:rPr>
          <w:rFonts w:ascii="Arial" w:hAnsi="Arial" w:cs="Arial"/>
          <w:sz w:val="22"/>
        </w:rPr>
        <w:t xml:space="preserve"> </w:t>
      </w:r>
      <w:r w:rsidR="006D1662">
        <w:rPr>
          <w:rFonts w:ascii="Arial" w:hAnsi="Arial" w:cs="Arial"/>
          <w:sz w:val="22"/>
        </w:rPr>
        <w:t>B</w:t>
      </w:r>
      <w:r w:rsidR="000D2EFE">
        <w:rPr>
          <w:rFonts w:ascii="Arial" w:hAnsi="Arial" w:cs="Arial"/>
          <w:sz w:val="22"/>
        </w:rPr>
        <w:t xml:space="preserve">eam </w:t>
      </w:r>
      <w:r w:rsidR="006D1662">
        <w:rPr>
          <w:rFonts w:ascii="Arial" w:hAnsi="Arial" w:cs="Arial"/>
          <w:sz w:val="22"/>
        </w:rPr>
        <w:t>C</w:t>
      </w:r>
      <w:r w:rsidR="000D2EFE">
        <w:rPr>
          <w:rFonts w:ascii="Arial" w:hAnsi="Arial" w:cs="Arial"/>
          <w:sz w:val="22"/>
        </w:rPr>
        <w:t>orrespondence</w:t>
      </w:r>
    </w:p>
    <w:p w14:paraId="18BCBE70" w14:textId="7F139CDF"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34659">
        <w:rPr>
          <w:rFonts w:ascii="Arial" w:hAnsi="Arial" w:cs="Arial"/>
          <w:sz w:val="22"/>
        </w:rPr>
        <w:t>6.7.3.2</w:t>
      </w:r>
      <w:bookmarkStart w:id="2" w:name="_GoBack"/>
      <w:bookmarkEnd w:id="2"/>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27F00B64" w:rsidR="00ED4F4F" w:rsidRDefault="00E6723B" w:rsidP="00AB1467">
      <w:pPr>
        <w:jc w:val="both"/>
      </w:pPr>
      <w:r>
        <w:t xml:space="preserve">The Rel-18 WI </w:t>
      </w:r>
      <w:r w:rsidR="003076F9" w:rsidRPr="003076F9">
        <w:t>NR RF requirements enhancement for frequency range 2 (FR2)</w:t>
      </w:r>
      <w:r w:rsidR="003076F9">
        <w:t xml:space="preserve"> wa</w:t>
      </w:r>
      <w:r>
        <w:t xml:space="preserve">s approved </w:t>
      </w:r>
      <w:r w:rsidR="00DE7095">
        <w:t>at</w:t>
      </w:r>
      <w:r>
        <w:t xml:space="preserve"> RAN#95</w:t>
      </w:r>
      <w:r w:rsidR="00174495">
        <w:t xml:space="preserve"> [1]</w:t>
      </w:r>
      <w:r>
        <w:t xml:space="preserve">. </w:t>
      </w:r>
      <w:r w:rsidR="003D27D5">
        <w:t>Several aspects were discussed at RAN4#104e and the WF</w:t>
      </w:r>
      <w:r w:rsidR="00200577">
        <w:t xml:space="preserve"> [2]</w:t>
      </w:r>
      <w:r w:rsidR="003D27D5">
        <w:t xml:space="preserve"> was approved with open issues </w:t>
      </w:r>
      <w:r w:rsidR="00200577">
        <w:t>documented</w:t>
      </w:r>
      <w:r w:rsidR="003D27D5">
        <w:t xml:space="preserve"> for fu</w:t>
      </w:r>
      <w:r w:rsidR="00200577">
        <w:t>r</w:t>
      </w:r>
      <w:r w:rsidR="003D27D5">
        <w:t>ther discussion. This document provides our view on several of the open issues</w:t>
      </w:r>
      <w:r w:rsidR="003F4E1C">
        <w:t xml:space="preserve"> on UE beam type</w:t>
      </w:r>
      <w:r w:rsidR="003D27D5">
        <w:t>.</w:t>
      </w:r>
    </w:p>
    <w:p w14:paraId="105E7FD5" w14:textId="0E21A9C6" w:rsidR="006C3C51" w:rsidRDefault="006C3C51" w:rsidP="00AB1467">
      <w:pPr>
        <w:jc w:val="both"/>
      </w:pPr>
      <w:r>
        <w:rPr>
          <w:noProof/>
        </w:rPr>
        <mc:AlternateContent>
          <mc:Choice Requires="wps">
            <w:drawing>
              <wp:inline distT="0" distB="0" distL="0" distR="0" wp14:anchorId="3C7AB68B" wp14:editId="6F47F1C1">
                <wp:extent cx="6116781" cy="2543175"/>
                <wp:effectExtent l="0" t="0" r="17780" b="28575"/>
                <wp:docPr id="1" name="文本框 1"/>
                <wp:cNvGraphicFramePr/>
                <a:graphic xmlns:a="http://schemas.openxmlformats.org/drawingml/2006/main">
                  <a:graphicData uri="http://schemas.microsoft.com/office/word/2010/wordprocessingShape">
                    <wps:wsp>
                      <wps:cNvSpPr txBox="1"/>
                      <wps:spPr>
                        <a:xfrm>
                          <a:off x="0" y="0"/>
                          <a:ext cx="6116781" cy="2543175"/>
                        </a:xfrm>
                        <a:prstGeom prst="rect">
                          <a:avLst/>
                        </a:prstGeom>
                        <a:solidFill>
                          <a:schemeClr val="lt1"/>
                        </a:solidFill>
                        <a:ln w="6350">
                          <a:solidFill>
                            <a:prstClr val="black"/>
                          </a:solidFill>
                        </a:ln>
                      </wps:spPr>
                      <wps:txbx>
                        <w:txbxContent>
                          <w:p w14:paraId="748A5C3D" w14:textId="77777777" w:rsidR="006C3C51" w:rsidRPr="007C3CB1" w:rsidRDefault="006C3C51" w:rsidP="006C3C51">
                            <w:pPr>
                              <w:pStyle w:val="1"/>
                              <w:numPr>
                                <w:ilvl w:val="0"/>
                                <w:numId w:val="0"/>
                              </w:numPr>
                              <w:overflowPunct/>
                              <w:autoSpaceDE/>
                              <w:autoSpaceDN/>
                              <w:adjustRightInd/>
                              <w:ind w:left="533" w:hanging="533"/>
                              <w:textAlignment w:val="auto"/>
                              <w:rPr>
                                <w:sz w:val="28"/>
                                <w:szCs w:val="28"/>
                                <w:lang w:eastAsia="zh-CN"/>
                              </w:rPr>
                            </w:pPr>
                            <w:r w:rsidRPr="007C3CB1">
                              <w:rPr>
                                <w:sz w:val="28"/>
                                <w:szCs w:val="28"/>
                                <w:lang w:eastAsia="zh-CN"/>
                              </w:rPr>
                              <w:t>Sub-topic 2: UE beam type and DRX implications in Rel-18 Inactive Beam Correspondence</w:t>
                            </w:r>
                          </w:p>
                          <w:p w14:paraId="7B0173D0" w14:textId="77777777" w:rsidR="006C3C51" w:rsidRPr="007C3CB1" w:rsidRDefault="006C3C51" w:rsidP="006C3C51">
                            <w:pPr>
                              <w:spacing w:afterLines="50" w:after="120"/>
                              <w:rPr>
                                <w:b/>
                              </w:rPr>
                            </w:pPr>
                            <w:r w:rsidRPr="007C3CB1">
                              <w:rPr>
                                <w:b/>
                              </w:rPr>
                              <w:t>Way forward/Agreement:</w:t>
                            </w:r>
                          </w:p>
                          <w:p w14:paraId="7940B65D" w14:textId="77F4AF50" w:rsidR="006C3C51" w:rsidRPr="007C3CB1" w:rsidRDefault="006C3C51" w:rsidP="006C3C51">
                            <w:pPr>
                              <w:spacing w:afterLines="50" w:after="120"/>
                              <w:rPr>
                                <w:b/>
                              </w:rPr>
                            </w:pPr>
                            <w:r w:rsidRPr="007C3CB1">
                              <w:rPr>
                                <w:bCs/>
                              </w:rPr>
                              <w:t>None</w:t>
                            </w:r>
                          </w:p>
                          <w:p w14:paraId="42A10BD1" w14:textId="77777777" w:rsidR="006C3C51" w:rsidRPr="007C3CB1" w:rsidRDefault="006C3C51" w:rsidP="006C3C51">
                            <w:pPr>
                              <w:spacing w:afterLines="50" w:after="120"/>
                              <w:rPr>
                                <w:b/>
                              </w:rPr>
                            </w:pPr>
                            <w:r w:rsidRPr="007C3CB1">
                              <w:rPr>
                                <w:b/>
                              </w:rPr>
                              <w:t>Way forward/FFS:</w:t>
                            </w:r>
                          </w:p>
                          <w:p w14:paraId="374F2F69" w14:textId="77777777" w:rsidR="006C3C51" w:rsidRPr="007C3CB1" w:rsidRDefault="006C3C51" w:rsidP="000A1A9A">
                            <w:pPr>
                              <w:numPr>
                                <w:ilvl w:val="0"/>
                                <w:numId w:val="11"/>
                              </w:numPr>
                              <w:overflowPunct/>
                              <w:autoSpaceDE/>
                              <w:autoSpaceDN/>
                              <w:adjustRightInd/>
                              <w:spacing w:afterLines="50" w:after="120"/>
                              <w:textAlignment w:val="auto"/>
                            </w:pPr>
                            <w:r w:rsidRPr="007C3CB1">
                              <w:t>FFS: How beam refinement may work in RRC_INACTIVE (RA-SDT and CG-SDT) and initial access</w:t>
                            </w:r>
                          </w:p>
                          <w:p w14:paraId="73DAAADB" w14:textId="77777777" w:rsidR="006C3C51" w:rsidRPr="007C3CB1" w:rsidRDefault="006C3C51" w:rsidP="000A1A9A">
                            <w:pPr>
                              <w:numPr>
                                <w:ilvl w:val="0"/>
                                <w:numId w:val="11"/>
                              </w:numPr>
                              <w:overflowPunct/>
                              <w:autoSpaceDE/>
                              <w:autoSpaceDN/>
                              <w:adjustRightInd/>
                              <w:spacing w:afterLines="50" w:after="120"/>
                              <w:textAlignment w:val="auto"/>
                            </w:pPr>
                            <w:r w:rsidRPr="007C3CB1">
                              <w:t>FFS: Discuss the impact of fine beam vs rough beam for UE UL Tx beam on the test(s)</w:t>
                            </w:r>
                          </w:p>
                          <w:p w14:paraId="26D979FD" w14:textId="77777777" w:rsidR="006C3C51" w:rsidRPr="007C3CB1" w:rsidRDefault="006C3C51" w:rsidP="000A1A9A">
                            <w:pPr>
                              <w:numPr>
                                <w:ilvl w:val="0"/>
                                <w:numId w:val="11"/>
                              </w:numPr>
                              <w:overflowPunct/>
                              <w:autoSpaceDE/>
                              <w:autoSpaceDN/>
                              <w:adjustRightInd/>
                              <w:spacing w:afterLines="50" w:after="120"/>
                              <w:textAlignment w:val="auto"/>
                            </w:pPr>
                            <w:r w:rsidRPr="007C3CB1">
                              <w:t>FFS: Discuss if the refinement is the same as Rel-16 SSB only case</w:t>
                            </w:r>
                          </w:p>
                          <w:p w14:paraId="00299E14" w14:textId="77777777" w:rsidR="006C3C51" w:rsidRPr="007C3CB1" w:rsidRDefault="006C3C51" w:rsidP="000A1A9A">
                            <w:pPr>
                              <w:numPr>
                                <w:ilvl w:val="0"/>
                                <w:numId w:val="11"/>
                              </w:numPr>
                              <w:overflowPunct/>
                              <w:autoSpaceDE/>
                              <w:autoSpaceDN/>
                              <w:adjustRightInd/>
                              <w:spacing w:afterLines="50" w:after="120"/>
                              <w:textAlignment w:val="auto"/>
                            </w:pPr>
                            <w:r w:rsidRPr="007C3CB1">
                              <w:t>FFS: Whether the peak EIRP the same as Rel-16 SSB only case achieved.</w:t>
                            </w:r>
                          </w:p>
                          <w:p w14:paraId="1C58DC58" w14:textId="7234C7EA" w:rsidR="006C3C51" w:rsidRPr="006C3C51" w:rsidRDefault="006C3C51" w:rsidP="000A1A9A">
                            <w:pPr>
                              <w:numPr>
                                <w:ilvl w:val="0"/>
                                <w:numId w:val="11"/>
                              </w:numPr>
                              <w:overflowPunct/>
                              <w:autoSpaceDE/>
                              <w:autoSpaceDN/>
                              <w:adjustRightInd/>
                              <w:spacing w:afterLines="50" w:after="120"/>
                              <w:textAlignment w:val="auto"/>
                            </w:pPr>
                            <w:r w:rsidRPr="007C3CB1">
                              <w:t>FFS: Discuss DRX implications on UE beam refinement and on BC accuracy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7AB68B" id="_x0000_t202" coordsize="21600,21600" o:spt="202" path="m,l,21600r21600,l21600,xe">
                <v:stroke joinstyle="miter"/>
                <v:path gradientshapeok="t" o:connecttype="rect"/>
              </v:shapetype>
              <v:shape id="文本框 1" o:spid="_x0000_s1026" type="#_x0000_t202" style="width:481.65pt;height:20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" fillcolor="white [3201]" strokeweight=".5pt">
                <v:textbox>
                  <w:txbxContent>
                    <w:p w14:paraId="748A5C3D" w14:textId="77777777" w:rsidR="006C3C51" w:rsidRPr="007C3CB1" w:rsidRDefault="006C3C51" w:rsidP="006C3C51">
                      <w:pPr>
                        <w:pStyle w:val="1"/>
                        <w:numPr>
                          <w:ilvl w:val="0"/>
                          <w:numId w:val="0"/>
                        </w:numPr>
                        <w:overflowPunct/>
                        <w:autoSpaceDE/>
                        <w:autoSpaceDN/>
                        <w:adjustRightInd/>
                        <w:ind w:left="533" w:hanging="533"/>
                        <w:textAlignment w:val="auto"/>
                        <w:rPr>
                          <w:sz w:val="28"/>
                          <w:szCs w:val="28"/>
                          <w:lang w:eastAsia="zh-CN"/>
                        </w:rPr>
                      </w:pPr>
                      <w:r w:rsidRPr="007C3CB1">
                        <w:rPr>
                          <w:sz w:val="28"/>
                          <w:szCs w:val="28"/>
                          <w:lang w:eastAsia="zh-CN"/>
                        </w:rPr>
                        <w:t>Sub-topic 2: UE beam type and DRX implications in Rel-18 Inactive Beam Correspondence</w:t>
                      </w:r>
                    </w:p>
                    <w:p w14:paraId="7B0173D0" w14:textId="77777777" w:rsidR="006C3C51" w:rsidRPr="007C3CB1" w:rsidRDefault="006C3C51" w:rsidP="006C3C51">
                      <w:pPr>
                        <w:spacing w:afterLines="50" w:after="120"/>
                        <w:rPr>
                          <w:b/>
                        </w:rPr>
                      </w:pPr>
                      <w:r w:rsidRPr="007C3CB1">
                        <w:rPr>
                          <w:b/>
                        </w:rPr>
                        <w:t>Way forward/Agreement:</w:t>
                      </w:r>
                    </w:p>
                    <w:p w14:paraId="7940B65D" w14:textId="77F4AF50" w:rsidR="006C3C51" w:rsidRPr="007C3CB1" w:rsidRDefault="006C3C51" w:rsidP="006C3C51">
                      <w:pPr>
                        <w:spacing w:afterLines="50" w:after="120"/>
                        <w:rPr>
                          <w:b/>
                        </w:rPr>
                      </w:pPr>
                      <w:r w:rsidRPr="007C3CB1">
                        <w:rPr>
                          <w:bCs/>
                        </w:rPr>
                        <w:t>None</w:t>
                      </w:r>
                    </w:p>
                    <w:p w14:paraId="42A10BD1" w14:textId="77777777" w:rsidR="006C3C51" w:rsidRPr="007C3CB1" w:rsidRDefault="006C3C51" w:rsidP="006C3C51">
                      <w:pPr>
                        <w:spacing w:afterLines="50" w:after="120"/>
                        <w:rPr>
                          <w:b/>
                        </w:rPr>
                      </w:pPr>
                      <w:r w:rsidRPr="007C3CB1">
                        <w:rPr>
                          <w:b/>
                        </w:rPr>
                        <w:t>Way forward/FFS:</w:t>
                      </w:r>
                    </w:p>
                    <w:p w14:paraId="374F2F69" w14:textId="77777777" w:rsidR="006C3C51" w:rsidRPr="007C3CB1" w:rsidRDefault="006C3C51" w:rsidP="000A1A9A">
                      <w:pPr>
                        <w:numPr>
                          <w:ilvl w:val="0"/>
                          <w:numId w:val="11"/>
                        </w:numPr>
                        <w:overflowPunct/>
                        <w:autoSpaceDE/>
                        <w:autoSpaceDN/>
                        <w:adjustRightInd/>
                        <w:spacing w:afterLines="50" w:after="120"/>
                        <w:textAlignment w:val="auto"/>
                      </w:pPr>
                      <w:r w:rsidRPr="007C3CB1">
                        <w:t>FFS: How beam refinement may work in RRC_INACTIVE (RA-SDT and CG-SDT) and initial access</w:t>
                      </w:r>
                    </w:p>
                    <w:p w14:paraId="73DAAADB" w14:textId="77777777" w:rsidR="006C3C51" w:rsidRPr="007C3CB1" w:rsidRDefault="006C3C51" w:rsidP="000A1A9A">
                      <w:pPr>
                        <w:numPr>
                          <w:ilvl w:val="0"/>
                          <w:numId w:val="11"/>
                        </w:numPr>
                        <w:overflowPunct/>
                        <w:autoSpaceDE/>
                        <w:autoSpaceDN/>
                        <w:adjustRightInd/>
                        <w:spacing w:afterLines="50" w:after="120"/>
                        <w:textAlignment w:val="auto"/>
                      </w:pPr>
                      <w:r w:rsidRPr="007C3CB1">
                        <w:t>FFS: Discuss the impact of fine beam vs rough beam for UE UL Tx beam on the test(s)</w:t>
                      </w:r>
                    </w:p>
                    <w:p w14:paraId="26D979FD" w14:textId="77777777" w:rsidR="006C3C51" w:rsidRPr="007C3CB1" w:rsidRDefault="006C3C51" w:rsidP="000A1A9A">
                      <w:pPr>
                        <w:numPr>
                          <w:ilvl w:val="0"/>
                          <w:numId w:val="11"/>
                        </w:numPr>
                        <w:overflowPunct/>
                        <w:autoSpaceDE/>
                        <w:autoSpaceDN/>
                        <w:adjustRightInd/>
                        <w:spacing w:afterLines="50" w:after="120"/>
                        <w:textAlignment w:val="auto"/>
                      </w:pPr>
                      <w:r w:rsidRPr="007C3CB1">
                        <w:t>FFS: Discuss if the refinement is the same as Rel-16 SSB only case</w:t>
                      </w:r>
                    </w:p>
                    <w:p w14:paraId="00299E14" w14:textId="77777777" w:rsidR="006C3C51" w:rsidRPr="007C3CB1" w:rsidRDefault="006C3C51" w:rsidP="000A1A9A">
                      <w:pPr>
                        <w:numPr>
                          <w:ilvl w:val="0"/>
                          <w:numId w:val="11"/>
                        </w:numPr>
                        <w:overflowPunct/>
                        <w:autoSpaceDE/>
                        <w:autoSpaceDN/>
                        <w:adjustRightInd/>
                        <w:spacing w:afterLines="50" w:after="120"/>
                        <w:textAlignment w:val="auto"/>
                      </w:pPr>
                      <w:r w:rsidRPr="007C3CB1">
                        <w:t>FFS: Whether the peak EIRP the same as Rel-16 SSB only case achieved.</w:t>
                      </w:r>
                    </w:p>
                    <w:p w14:paraId="1C58DC58" w14:textId="7234C7EA" w:rsidR="006C3C51" w:rsidRPr="006C3C51" w:rsidRDefault="006C3C51" w:rsidP="000A1A9A">
                      <w:pPr>
                        <w:numPr>
                          <w:ilvl w:val="0"/>
                          <w:numId w:val="11"/>
                        </w:numPr>
                        <w:overflowPunct/>
                        <w:autoSpaceDE/>
                        <w:autoSpaceDN/>
                        <w:adjustRightInd/>
                        <w:spacing w:afterLines="50" w:after="120"/>
                        <w:textAlignment w:val="auto"/>
                      </w:pPr>
                      <w:r w:rsidRPr="007C3CB1">
                        <w:t>FFS: Discuss DRX implications on UE beam refinement and on BC accuracy</w:t>
                      </w:r>
                    </w:p>
                  </w:txbxContent>
                </v:textbox>
                <w10:anchorlock/>
              </v:shape>
            </w:pict>
          </mc:Fallback>
        </mc:AlternateContent>
      </w:r>
    </w:p>
    <w:p w14:paraId="7AA7E07B" w14:textId="1B1CAF9E" w:rsidR="00B70492" w:rsidRPr="003F4E1C" w:rsidRDefault="00062E8E" w:rsidP="003F4E1C">
      <w:pPr>
        <w:pStyle w:val="1"/>
        <w:spacing w:after="240"/>
        <w:rPr>
          <w:rFonts w:eastAsia="宋体"/>
          <w:lang w:eastAsia="zh-CN"/>
        </w:rPr>
      </w:pPr>
      <w:r>
        <w:rPr>
          <w:rFonts w:eastAsia="宋体" w:hint="eastAsia"/>
          <w:lang w:eastAsia="zh-CN"/>
        </w:rPr>
        <w:t>Discussion</w:t>
      </w:r>
    </w:p>
    <w:p w14:paraId="4A1043C8" w14:textId="01328923" w:rsidR="009C56C0" w:rsidRPr="00E4096E" w:rsidRDefault="00200577" w:rsidP="00200577">
      <w:pPr>
        <w:pStyle w:val="B10"/>
        <w:ind w:left="0" w:firstLine="0"/>
      </w:pPr>
      <w:r>
        <w:rPr>
          <w:b/>
        </w:rPr>
        <w:t xml:space="preserve">Q: </w:t>
      </w:r>
      <w:r w:rsidR="00CA364A" w:rsidRPr="00200577">
        <w:rPr>
          <w:b/>
        </w:rPr>
        <w:t>Discuss the impact of fine beam vs rough beam for UE UL Tx beam on the test(s)</w:t>
      </w:r>
    </w:p>
    <w:p w14:paraId="3CE15E0A" w14:textId="5557174A" w:rsidR="00B70492" w:rsidRDefault="00B70492" w:rsidP="00B70492">
      <w:pPr>
        <w:jc w:val="both"/>
      </w:pPr>
      <w:r>
        <w:rPr>
          <w:rFonts w:hint="eastAsia"/>
        </w:rPr>
        <w:t>D</w:t>
      </w:r>
      <w:r>
        <w:t xml:space="preserve">uring the discussion in Rel-15 and Rel-16, it was pointed out by companies [3,4] that UE might generate ‘fat’ beams or smaller beam set for DL measurement in mobility and RRM, because UE needs to finish the measurement in limited time period. As already mentioned earlier there is no mechanism for UE to get assistant information about UL beam direction from </w:t>
      </w:r>
      <w:proofErr w:type="spellStart"/>
      <w:r>
        <w:t>gNB</w:t>
      </w:r>
      <w:proofErr w:type="spellEnd"/>
      <w:r>
        <w:t xml:space="preserve">, UE is quite likely to generate the same ‘fat’ beam </w:t>
      </w:r>
      <w:r w:rsidR="00C65048">
        <w:t xml:space="preserve">or ‘sparse’ beam </w:t>
      </w:r>
      <w:r>
        <w:t xml:space="preserve">for UL transmission. This </w:t>
      </w:r>
      <w:r w:rsidR="00C65048">
        <w:t>would</w:t>
      </w:r>
      <w:r>
        <w:t xml:space="preserve"> cause different EIRP spherical performance </w:t>
      </w:r>
      <w:r w:rsidR="00C65048">
        <w:t>from</w:t>
      </w:r>
      <w:r>
        <w:t xml:space="preserve"> in the RRC_CONNECTED mode, </w:t>
      </w:r>
      <w:r w:rsidR="0094439C">
        <w:t>where</w:t>
      </w:r>
      <w:r>
        <w:t xml:space="preserve"> the requirements were derived based on ‘fine beam’ assumption. The difference of antenna gain between ‘rough beam’ and ‘fine beam’ is already specified in RRM core requirements as below.</w:t>
      </w:r>
    </w:p>
    <w:p w14:paraId="5E7FFDAF" w14:textId="33287F30" w:rsidR="00B70492" w:rsidRDefault="00B70492" w:rsidP="00B70492">
      <w:pPr>
        <w:jc w:val="both"/>
      </w:pPr>
      <w:r>
        <w:rPr>
          <w:noProof/>
          <w:lang w:val="en-US"/>
        </w:rPr>
        <w:drawing>
          <wp:inline distT="0" distB="0" distL="0" distR="0" wp14:anchorId="33A422E3" wp14:editId="3ADB3F1F">
            <wp:extent cx="5619750" cy="7143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9750" cy="714375"/>
                    </a:xfrm>
                    <a:prstGeom prst="rect">
                      <a:avLst/>
                    </a:prstGeom>
                  </pic:spPr>
                </pic:pic>
              </a:graphicData>
            </a:graphic>
          </wp:inline>
        </w:drawing>
      </w:r>
    </w:p>
    <w:p w14:paraId="0D107114" w14:textId="05BD0138" w:rsidR="00B70492" w:rsidRDefault="00B70492" w:rsidP="00B70492">
      <w:pPr>
        <w:jc w:val="both"/>
      </w:pPr>
      <w:r>
        <w:t>The gain difference needs to be taken into consideration when defining the beam correspondence requirements</w:t>
      </w:r>
      <w:r w:rsidR="00C65048">
        <w:t xml:space="preserve"> for Msg1</w:t>
      </w:r>
      <w:r>
        <w:t xml:space="preserve">. </w:t>
      </w:r>
    </w:p>
    <w:p w14:paraId="3811F014" w14:textId="22BB3580" w:rsidR="00893D46" w:rsidRPr="00641471" w:rsidRDefault="00893D46" w:rsidP="00893D46">
      <w:pPr>
        <w:jc w:val="both"/>
        <w:rPr>
          <w:i/>
          <w:lang w:val="x-none"/>
        </w:rPr>
      </w:pPr>
      <w:r w:rsidRPr="00641471">
        <w:rPr>
          <w:b/>
          <w:i/>
          <w:lang w:val="x-none"/>
        </w:rPr>
        <w:t>Proposal</w:t>
      </w:r>
      <w:r w:rsidR="00641471">
        <w:rPr>
          <w:b/>
          <w:i/>
          <w:lang w:val="x-none"/>
        </w:rPr>
        <w:t xml:space="preserve"> </w:t>
      </w:r>
      <w:r w:rsidR="00F8711D">
        <w:rPr>
          <w:b/>
          <w:i/>
          <w:lang w:val="x-none"/>
        </w:rPr>
        <w:t>1</w:t>
      </w:r>
      <w:r w:rsidRPr="00641471">
        <w:rPr>
          <w:b/>
          <w:i/>
          <w:lang w:val="x-none"/>
        </w:rPr>
        <w:t>:</w:t>
      </w:r>
      <w:r w:rsidRPr="00641471">
        <w:rPr>
          <w:i/>
          <w:lang w:val="x-none"/>
        </w:rPr>
        <w:t xml:space="preserve"> The</w:t>
      </w:r>
      <w:r w:rsidR="00052502" w:rsidRPr="00641471">
        <w:rPr>
          <w:i/>
          <w:lang w:val="x-none"/>
        </w:rPr>
        <w:t xml:space="preserve"> Msg1 EIRP spherical coverage requirement for PC3 </w:t>
      </w:r>
      <w:r w:rsidRPr="00641471">
        <w:rPr>
          <w:i/>
          <w:lang w:val="x-none"/>
        </w:rPr>
        <w:t>is [7</w:t>
      </w:r>
      <w:r w:rsidR="0012310F">
        <w:rPr>
          <w:rFonts w:hint="eastAsia"/>
          <w:i/>
          <w:lang w:val="x-none"/>
        </w:rPr>
        <w:t>+x</w:t>
      </w:r>
      <w:r w:rsidRPr="00641471">
        <w:rPr>
          <w:i/>
          <w:lang w:val="x-none"/>
        </w:rPr>
        <w:t xml:space="preserve">dB] higher than the </w:t>
      </w:r>
      <w:r w:rsidR="00052502" w:rsidRPr="00641471">
        <w:rPr>
          <w:i/>
          <w:lang w:val="x-none"/>
        </w:rPr>
        <w:t xml:space="preserve">EIRP </w:t>
      </w:r>
      <w:r w:rsidRPr="00641471">
        <w:rPr>
          <w:i/>
          <w:lang w:val="x-none"/>
        </w:rPr>
        <w:t>spherical coverage requirement specified in 6.2.1 for connected mode.</w:t>
      </w:r>
    </w:p>
    <w:p w14:paraId="360C61AB" w14:textId="25E08970" w:rsidR="00CA364A" w:rsidRPr="00200577" w:rsidRDefault="00200577" w:rsidP="00200577">
      <w:pPr>
        <w:pStyle w:val="B10"/>
        <w:ind w:left="0" w:firstLine="0"/>
        <w:rPr>
          <w:b/>
        </w:rPr>
      </w:pPr>
      <w:r>
        <w:rPr>
          <w:b/>
        </w:rPr>
        <w:lastRenderedPageBreak/>
        <w:t xml:space="preserve">Q: </w:t>
      </w:r>
      <w:r w:rsidR="00CA364A" w:rsidRPr="00200577">
        <w:rPr>
          <w:b/>
        </w:rPr>
        <w:t>Whether the peak EIRP the same as Rel-16 SSB only case achieved.</w:t>
      </w:r>
    </w:p>
    <w:p w14:paraId="307D733B" w14:textId="38B9A92C" w:rsidR="003B6A5B" w:rsidRDefault="00CF1A52" w:rsidP="00DB71F0">
      <w:pPr>
        <w:jc w:val="both"/>
      </w:pPr>
      <w:r>
        <w:t xml:space="preserve">During the connected mode, UE </w:t>
      </w:r>
      <w:r w:rsidR="00CA364A">
        <w:t xml:space="preserve">would </w:t>
      </w:r>
      <w:r w:rsidR="00DB71F0">
        <w:t>carry out the beam management procedure to select</w:t>
      </w:r>
      <w:r>
        <w:t xml:space="preserve"> the optimal </w:t>
      </w:r>
      <w:r w:rsidR="00DB71F0">
        <w:t xml:space="preserve">‘fine’ </w:t>
      </w:r>
      <w:r>
        <w:t>RX beam</w:t>
      </w:r>
      <w:r w:rsidR="00DB71F0">
        <w:t xml:space="preserve"> and the corresponding TX beam</w:t>
      </w:r>
      <w:r>
        <w:t xml:space="preserve">, </w:t>
      </w:r>
      <w:r w:rsidR="008F5DEE">
        <w:t>so that as high UL/DL data throughput as possible</w:t>
      </w:r>
      <w:r w:rsidR="00DB71F0">
        <w:t xml:space="preserve"> could be achieved. However during </w:t>
      </w:r>
      <w:r w:rsidR="00893D46">
        <w:t>the initial access</w:t>
      </w:r>
      <w:r w:rsidR="00DB71F0">
        <w:t xml:space="preserve"> procedure, </w:t>
      </w:r>
      <w:r w:rsidR="008F5DEE">
        <w:t xml:space="preserve">shortening </w:t>
      </w:r>
      <w:r w:rsidR="00DB71F0">
        <w:t>the access time is</w:t>
      </w:r>
      <w:r w:rsidR="008F5DEE">
        <w:t xml:space="preserve"> one of </w:t>
      </w:r>
      <w:r w:rsidR="008F5DEE">
        <w:rPr>
          <w:rFonts w:hint="eastAsia"/>
        </w:rPr>
        <w:t>(</w:t>
      </w:r>
      <w:r w:rsidR="008F5DEE">
        <w:t>if not the)</w:t>
      </w:r>
      <w:r w:rsidR="008F5DEE" w:rsidRPr="008F5DEE">
        <w:t xml:space="preserve"> </w:t>
      </w:r>
      <w:r w:rsidR="008F5DEE">
        <w:t xml:space="preserve">most important target. </w:t>
      </w:r>
      <w:r w:rsidR="00893D46">
        <w:t xml:space="preserve">UE </w:t>
      </w:r>
      <w:r>
        <w:t xml:space="preserve">might start transmitting preamble once </w:t>
      </w:r>
      <w:r w:rsidR="00706BBF">
        <w:t>it</w:t>
      </w:r>
      <w:r>
        <w:t xml:space="preserve"> detect</w:t>
      </w:r>
      <w:r w:rsidR="00706BBF">
        <w:t>s the SSB RSRP higher than preconfigured threshold on one RX beam</w:t>
      </w:r>
      <w:r>
        <w:t xml:space="preserve">, even if </w:t>
      </w:r>
      <w:r w:rsidR="00706BBF">
        <w:t>this RX beam is not the optimal one</w:t>
      </w:r>
      <w:r w:rsidR="008F5DEE">
        <w:t xml:space="preserve"> that UE could form</w:t>
      </w:r>
      <w:r>
        <w:t>.</w:t>
      </w:r>
      <w:r w:rsidR="00706BBF">
        <w:t xml:space="preserve"> </w:t>
      </w:r>
      <w:r w:rsidR="008F5DEE">
        <w:t xml:space="preserve">As a result, it might not be possible to </w:t>
      </w:r>
      <w:r w:rsidR="0090606B">
        <w:t xml:space="preserve">successfully </w:t>
      </w:r>
      <w:r w:rsidR="008F5DEE">
        <w:t xml:space="preserve">monitor the peak EIRP of Msg1 </w:t>
      </w:r>
      <w:r w:rsidR="0090606B">
        <w:t>all the time during the test</w:t>
      </w:r>
      <w:r w:rsidR="008F5DEE">
        <w:t xml:space="preserve">. </w:t>
      </w:r>
      <w:r w:rsidR="00F443AB">
        <w:t xml:space="preserve">From practical point of view, this won’t be a bit problem because the key point of initial access is ‘to be’ or ‘not to be’. </w:t>
      </w:r>
      <w:r w:rsidR="008F5DEE">
        <w:t>Once the initial access succeed</w:t>
      </w:r>
      <w:r w:rsidR="00F443AB">
        <w:t>s</w:t>
      </w:r>
      <w:r w:rsidR="008F5DEE">
        <w:t>, UE would have chance to further refine its beam selection</w:t>
      </w:r>
      <w:r w:rsidR="0090606B">
        <w:t xml:space="preserve">. </w:t>
      </w:r>
      <w:r w:rsidR="009C70C1">
        <w:t xml:space="preserve">A UE meeting </w:t>
      </w:r>
      <w:r w:rsidR="00F443AB">
        <w:t>the spherical coverage requirement</w:t>
      </w:r>
      <w:r w:rsidR="009C70C1">
        <w:t xml:space="preserve"> would be able to access the network in</w:t>
      </w:r>
      <w:r w:rsidR="005E54E8">
        <w:t xml:space="preserve"> most cases, and is enough for testing the Msg1 beam correspondence performance.</w:t>
      </w:r>
    </w:p>
    <w:p w14:paraId="459BDD1E" w14:textId="2C9974BE" w:rsidR="005E54E8" w:rsidRPr="005E54E8" w:rsidRDefault="005E54E8" w:rsidP="00DB71F0">
      <w:pPr>
        <w:jc w:val="both"/>
        <w:rPr>
          <w:lang w:val="x-none"/>
        </w:rPr>
      </w:pPr>
      <w:r w:rsidRPr="00641471">
        <w:rPr>
          <w:b/>
          <w:i/>
          <w:lang w:val="x-none"/>
        </w:rPr>
        <w:t>Proposal</w:t>
      </w:r>
      <w:r w:rsidR="00641471">
        <w:rPr>
          <w:b/>
          <w:i/>
          <w:lang w:val="x-none"/>
        </w:rPr>
        <w:t xml:space="preserve"> </w:t>
      </w:r>
      <w:r w:rsidR="00F8711D">
        <w:rPr>
          <w:b/>
          <w:i/>
          <w:lang w:val="x-none"/>
        </w:rPr>
        <w:t>2</w:t>
      </w:r>
      <w:r w:rsidRPr="00641471">
        <w:rPr>
          <w:b/>
          <w:i/>
          <w:lang w:val="x-none"/>
        </w:rPr>
        <w:t>:</w:t>
      </w:r>
      <w:r w:rsidRPr="00641471">
        <w:rPr>
          <w:i/>
          <w:lang w:val="x-none"/>
        </w:rPr>
        <w:t xml:space="preserve"> For Msg1 </w:t>
      </w:r>
      <w:r w:rsidR="000137B5">
        <w:rPr>
          <w:i/>
          <w:lang w:val="x-none"/>
        </w:rPr>
        <w:t xml:space="preserve">beam correspondence, </w:t>
      </w:r>
      <w:r w:rsidRPr="00641471">
        <w:rPr>
          <w:i/>
          <w:lang w:val="x-none"/>
        </w:rPr>
        <w:t>only EIRP spherical coverage requirement is specified.</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77777777"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0F8B302A" w14:textId="6BE12618" w:rsidR="000137B5" w:rsidRPr="00641471" w:rsidRDefault="000137B5" w:rsidP="000137B5">
      <w:pPr>
        <w:jc w:val="both"/>
        <w:rPr>
          <w:i/>
          <w:lang w:val="x-none"/>
        </w:rPr>
      </w:pPr>
      <w:r w:rsidRPr="00641471">
        <w:rPr>
          <w:b/>
          <w:i/>
          <w:lang w:val="x-none"/>
        </w:rPr>
        <w:t>Proposal</w:t>
      </w:r>
      <w:r>
        <w:rPr>
          <w:b/>
          <w:i/>
          <w:lang w:val="x-none"/>
        </w:rPr>
        <w:t xml:space="preserve"> </w:t>
      </w:r>
      <w:r w:rsidR="004331C4">
        <w:rPr>
          <w:b/>
          <w:i/>
          <w:lang w:val="x-none"/>
        </w:rPr>
        <w:t>1</w:t>
      </w:r>
      <w:r w:rsidRPr="00641471">
        <w:rPr>
          <w:b/>
          <w:i/>
          <w:lang w:val="x-none"/>
        </w:rPr>
        <w:t>:</w:t>
      </w:r>
      <w:r w:rsidRPr="00641471">
        <w:rPr>
          <w:i/>
          <w:lang w:val="x-none"/>
        </w:rPr>
        <w:t xml:space="preserve"> The Msg1 EIRP spherical coverage requirement for PC3 is [7</w:t>
      </w:r>
      <w:r w:rsidR="0012310F">
        <w:rPr>
          <w:i/>
          <w:lang w:val="x-none"/>
        </w:rPr>
        <w:t>+x</w:t>
      </w:r>
      <w:r w:rsidRPr="00641471">
        <w:rPr>
          <w:i/>
          <w:lang w:val="x-none"/>
        </w:rPr>
        <w:t>dB] higher than the EIRP spherical coverage requirement specified in 6.2.1 for connected mode.</w:t>
      </w:r>
    </w:p>
    <w:p w14:paraId="0C02B6E0" w14:textId="4F37DC51" w:rsidR="000137B5" w:rsidRDefault="000137B5" w:rsidP="000137B5">
      <w:pPr>
        <w:jc w:val="both"/>
        <w:rPr>
          <w:i/>
          <w:lang w:val="x-none"/>
        </w:rPr>
      </w:pPr>
      <w:r w:rsidRPr="00641471">
        <w:rPr>
          <w:b/>
          <w:i/>
          <w:lang w:val="x-none"/>
        </w:rPr>
        <w:t>Proposal</w:t>
      </w:r>
      <w:r>
        <w:rPr>
          <w:b/>
          <w:i/>
          <w:lang w:val="x-none"/>
        </w:rPr>
        <w:t xml:space="preserve"> </w:t>
      </w:r>
      <w:r w:rsidR="004331C4">
        <w:rPr>
          <w:b/>
          <w:i/>
          <w:lang w:val="x-none"/>
        </w:rPr>
        <w:t>2</w:t>
      </w:r>
      <w:r w:rsidRPr="00641471">
        <w:rPr>
          <w:b/>
          <w:i/>
          <w:lang w:val="x-none"/>
        </w:rPr>
        <w:t>:</w:t>
      </w:r>
      <w:r w:rsidRPr="00641471">
        <w:rPr>
          <w:i/>
          <w:lang w:val="x-none"/>
        </w:rPr>
        <w:t xml:space="preserve"> For Msg1 </w:t>
      </w:r>
      <w:r>
        <w:rPr>
          <w:i/>
          <w:lang w:val="x-none"/>
        </w:rPr>
        <w:t xml:space="preserve">beam correspondence, </w:t>
      </w:r>
      <w:r w:rsidRPr="00641471">
        <w:rPr>
          <w:i/>
          <w:lang w:val="x-none"/>
        </w:rPr>
        <w:t>only EIRP spherical coverage requirement is specified.</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0A1A9A">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0A1A9A">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397D8A6A" w14:textId="0A99E894" w:rsidR="00F74D72" w:rsidRDefault="00F74D72" w:rsidP="000A1A9A">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1812197, “</w:t>
      </w:r>
      <w:r w:rsidRPr="00F74D72">
        <w:rPr>
          <w:lang w:val="it-IT"/>
        </w:rPr>
        <w:t>On beam Correspondence requirements</w:t>
      </w:r>
      <w:r>
        <w:rPr>
          <w:lang w:val="it-IT"/>
        </w:rPr>
        <w:t>”, Intel, RAN4</w:t>
      </w:r>
      <w:r w:rsidRPr="00C949E8">
        <w:rPr>
          <w:lang w:val="it-IT"/>
        </w:rPr>
        <w:t xml:space="preserve"> </w:t>
      </w:r>
      <w:r w:rsidRPr="0000102C">
        <w:rPr>
          <w:lang w:val="it-IT"/>
        </w:rPr>
        <w:t>#8</w:t>
      </w:r>
      <w:r>
        <w:rPr>
          <w:lang w:val="it-IT"/>
        </w:rPr>
        <w:t>8</w:t>
      </w:r>
      <w:r w:rsidRPr="0000102C">
        <w:rPr>
          <w:lang w:val="it-IT"/>
        </w:rPr>
        <w:t>BIS Meeting</w:t>
      </w:r>
      <w:r>
        <w:rPr>
          <w:lang w:val="it-IT"/>
        </w:rPr>
        <w:t>, October 2018.</w:t>
      </w:r>
    </w:p>
    <w:p w14:paraId="2033CDCA" w14:textId="77777777" w:rsidR="00F74D72" w:rsidRPr="003C3CD8" w:rsidRDefault="003C3CD8" w:rsidP="000A1A9A">
      <w:pPr>
        <w:numPr>
          <w:ilvl w:val="0"/>
          <w:numId w:val="10"/>
        </w:numPr>
        <w:overflowPunct/>
        <w:autoSpaceDE/>
        <w:autoSpaceDN/>
        <w:adjustRightInd/>
        <w:ind w:left="426" w:hanging="426"/>
        <w:textAlignment w:val="auto"/>
        <w:rPr>
          <w:lang w:val="it-IT"/>
        </w:rPr>
      </w:pPr>
      <w:r w:rsidRPr="003C3CD8">
        <w:rPr>
          <w:rFonts w:hint="eastAsia"/>
          <w:lang w:val="it-IT"/>
        </w:rPr>
        <w:t>R4-</w:t>
      </w:r>
      <w:r w:rsidRPr="003C3CD8">
        <w:rPr>
          <w:lang w:val="it-IT"/>
        </w:rPr>
        <w:t>1814656, “Beam Correspondence for Rel-15”, Sony, Ericsson, RAN4 #89 Meeting, November 2018.</w:t>
      </w:r>
    </w:p>
    <w:sectPr w:rsidR="00F74D72" w:rsidRPr="003C3CD8"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600B5" w14:textId="77777777" w:rsidR="00C16DE9" w:rsidRDefault="00C16DE9" w:rsidP="0052762B">
      <w:r>
        <w:separator/>
      </w:r>
    </w:p>
  </w:endnote>
  <w:endnote w:type="continuationSeparator" w:id="0">
    <w:p w14:paraId="279ED1C6" w14:textId="77777777" w:rsidR="00C16DE9" w:rsidRDefault="00C16DE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A3576" w14:textId="77777777" w:rsidR="00C16DE9" w:rsidRDefault="00C16DE9" w:rsidP="0052762B">
      <w:r>
        <w:separator/>
      </w:r>
    </w:p>
  </w:footnote>
  <w:footnote w:type="continuationSeparator" w:id="0">
    <w:p w14:paraId="43062E68" w14:textId="77777777" w:rsidR="00C16DE9" w:rsidRDefault="00C16DE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5"/>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A9A"/>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2EFE"/>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10F"/>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1C"/>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1C4"/>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C51"/>
    <w:rsid w:val="006C3E81"/>
    <w:rsid w:val="006C43FA"/>
    <w:rsid w:val="006C4547"/>
    <w:rsid w:val="006C5695"/>
    <w:rsid w:val="006C59F3"/>
    <w:rsid w:val="006C64E5"/>
    <w:rsid w:val="006C69F1"/>
    <w:rsid w:val="006C6E8D"/>
    <w:rsid w:val="006D07F7"/>
    <w:rsid w:val="006D0DAB"/>
    <w:rsid w:val="006D135E"/>
    <w:rsid w:val="006D1397"/>
    <w:rsid w:val="006D1662"/>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59"/>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77F"/>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89E"/>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5DC"/>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8745D"/>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172"/>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DD6"/>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DE9"/>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11D"/>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10F60-8BA2-4228-9547-7E8B93CA7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1573</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88</cp:revision>
  <cp:lastPrinted>2010-01-07T02:23:00Z</cp:lastPrinted>
  <dcterms:created xsi:type="dcterms:W3CDTF">2022-07-19T03:38:00Z</dcterms:created>
  <dcterms:modified xsi:type="dcterms:W3CDTF">2022-09-30T07:46:00Z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(3)KXVy1yjyMDFgpHWgUsfz82JB7xOAVUytpvmaqwPGWS8mpzGgN1JOCqexELFYsyNqqftDJfx0
892crA091VPSSkHn5qxJyNwKA69YIFmiMIdlr/EdWvum3golYLwMBobqmwGWrhUi2qog44Wd
fxX4SROc5kjzilTWNKGpJmkLvMMiEcMlvqyvyG2r2pl+QbDI4tj+X1/c4RYbN8o5+RmwTx+w
Q/wGJkssT8vMtE1Gv6</vt:lpwstr>
  </property>
  <property fmtid="{D5CDD505-2E9C-101B-9397-08002B2CF9AE}" pid="15" name="_2015_ms_pID_725343_00">
    <vt:lpwstr>_2015_ms_pID_725343</vt:lpwstr>
  </property>
  <property fmtid="{D5CDD505-2E9C-101B-9397-08002B2CF9AE}" pid="16" name="_2015_ms_pID_7253431">
    <vt:lpwstr>b7fz1uKbWqXvEPmJSLv68pYuwpfke0lKV5wmsAiXWNWPlzp0PBQ4wy
h9Q85AeDtF0WMrSVj/pKlesQfHR/ccKlH9pTiRVAkIBEXcAKNEofKRm32rQwS0vzxoPy408S
u+I57hLwMGAS+3sy7FF8lujOosKJKf9pv1HkHoPYDOcYhALDPpV1F05E70ZXerEQYbddu4gW
hF5Eg1ROG5o6a8odqSqebFMywaRcBEbm1cW4</vt:lpwstr>
  </property>
  <property fmtid="{D5CDD505-2E9C-101B-9397-08002B2CF9AE}" pid="17" name="_2015_ms_pID_7253431_00">
    <vt:lpwstr>_2015_ms_pID_7253431</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1664242291</vt:lpwstr>
  </property>
</Properties>
</file>